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22308448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AB49F5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="00552823" w:rsidRPr="00552823">
        <w:rPr>
          <w:rFonts w:cs="Arial"/>
          <w:color w:val="000000"/>
          <w:sz w:val="24"/>
          <w:szCs w:val="24"/>
          <w:lang w:val="en-GB"/>
        </w:rPr>
        <w:t>R4-2522201</w:t>
      </w:r>
    </w:p>
    <w:p w14:paraId="09BB34F6" w14:textId="2AEAB6EC" w:rsidR="00CE2F76" w:rsidRPr="00C91DCD" w:rsidRDefault="00AB49F5" w:rsidP="00360F01">
      <w:pPr>
        <w:pStyle w:val="Header"/>
        <w:rPr>
          <w:noProof w:val="0"/>
          <w:lang w:val="en-GB"/>
        </w:rPr>
      </w:pPr>
      <w:r w:rsidRPr="00AB49F5">
        <w:rPr>
          <w:rFonts w:eastAsia="SimSun" w:cs="Arial"/>
          <w:sz w:val="24"/>
          <w:szCs w:val="24"/>
          <w:lang w:val="en-GB" w:eastAsia="zh-CN"/>
        </w:rPr>
        <w:t>Dallas, USA, Nov. 17-21,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73AEF794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E5364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BE5364">
        <w:rPr>
          <w:rFonts w:ascii="Arial" w:hAnsi="Arial"/>
          <w:sz w:val="24"/>
          <w:lang w:val="en-US"/>
        </w:rPr>
        <w:t>13</w:t>
      </w:r>
      <w:r w:rsidR="00BC1D67">
        <w:rPr>
          <w:rFonts w:ascii="Arial" w:hAnsi="Arial"/>
          <w:sz w:val="24"/>
          <w:lang w:val="en-US"/>
        </w:rPr>
        <w:t>.</w:t>
      </w:r>
      <w:r w:rsidR="00BE5364">
        <w:rPr>
          <w:rFonts w:ascii="Arial" w:hAnsi="Arial"/>
          <w:sz w:val="24"/>
          <w:lang w:val="en-US"/>
        </w:rPr>
        <w:t>3</w:t>
      </w:r>
    </w:p>
    <w:p w14:paraId="44E04CDB" w14:textId="28D92A01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 w:rsidR="007F2C0D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</w:t>
      </w:r>
      <w:proofErr w:type="gramEnd"/>
      <w:r w:rsidR="005478CC">
        <w:rPr>
          <w:rFonts w:ascii="Arial" w:hAnsi="Arial"/>
          <w:sz w:val="24"/>
          <w:lang w:val="en-US"/>
        </w:rPr>
        <w:t xml:space="preserve"> Incorporated</w:t>
      </w:r>
    </w:p>
    <w:p w14:paraId="6BF1466C" w14:textId="0833A9F8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E47B98">
        <w:rPr>
          <w:rFonts w:ascii="Arial" w:hAnsi="Arial"/>
          <w:sz w:val="24"/>
          <w:lang w:val="en-US"/>
        </w:rPr>
        <w:t xml:space="preserve">performance </w:t>
      </w:r>
      <w:r w:rsidR="007A051B" w:rsidRPr="007A051B">
        <w:rPr>
          <w:rFonts w:ascii="Arial" w:hAnsi="Arial"/>
          <w:sz w:val="24"/>
          <w:lang w:val="en-US"/>
        </w:rPr>
        <w:t xml:space="preserve">requirements for </w:t>
      </w:r>
      <w:r w:rsidR="0016228A">
        <w:rPr>
          <w:rFonts w:ascii="Arial" w:hAnsi="Arial"/>
          <w:sz w:val="24"/>
          <w:lang w:val="en-US"/>
        </w:rPr>
        <w:t>L1 CLI</w:t>
      </w:r>
      <w:r w:rsidR="0086715C">
        <w:rPr>
          <w:rFonts w:ascii="Arial" w:hAnsi="Arial"/>
          <w:sz w:val="24"/>
          <w:lang w:val="en-US"/>
        </w:rPr>
        <w:t xml:space="preserve"> measurements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6331C107" w:rsidR="00D32623" w:rsidRDefault="000F60EF" w:rsidP="00D32623">
      <w:r w:rsidRPr="000F60EF">
        <w:t xml:space="preserve">In Release 19, one of the main objectives of the 3GPP work item on the Evolution of NR Duplex Operation: Sub-band Full Duplex (SBFD) [1] is to specify SBFD operation in TDD bands. </w:t>
      </w:r>
      <w:r w:rsidR="0086715C">
        <w:t xml:space="preserve">RAN4 </w:t>
      </w:r>
      <w:r w:rsidR="00A155AD">
        <w:t xml:space="preserve">already </w:t>
      </w:r>
      <w:r w:rsidR="0086715C">
        <w:t xml:space="preserve">completed the core part </w:t>
      </w:r>
      <w:r w:rsidR="00A155AD">
        <w:t>and is now specifying the performance requirements.</w:t>
      </w:r>
      <w:r w:rsidR="00E85ADB">
        <w:t xml:space="preserve"> In this </w:t>
      </w:r>
      <w:r w:rsidRPr="000F60EF">
        <w:t>paper</w:t>
      </w:r>
      <w:r w:rsidR="00E85ADB">
        <w:t xml:space="preserve">, we </w:t>
      </w:r>
      <w:r w:rsidR="001A6A07">
        <w:t>discuss some of the performance aspects of the work-item.</w:t>
      </w:r>
    </w:p>
    <w:p w14:paraId="5B5FFDD4" w14:textId="5380C216" w:rsidR="001A6A07" w:rsidRDefault="004C27FE" w:rsidP="00360F01">
      <w:pPr>
        <w:pStyle w:val="Heading1"/>
        <w:rPr>
          <w:lang w:eastAsia="zh-CN"/>
        </w:rPr>
      </w:pPr>
      <w:r>
        <w:rPr>
          <w:lang w:eastAsia="zh-CN"/>
        </w:rPr>
        <w:t>M</w:t>
      </w:r>
      <w:r w:rsidR="009C4469">
        <w:rPr>
          <w:lang w:eastAsia="zh-CN"/>
        </w:rPr>
        <w:t>easurement accuracy requirements</w:t>
      </w:r>
    </w:p>
    <w:p w14:paraId="17B7CBC7" w14:textId="579BF40D" w:rsidR="00E66C97" w:rsidRDefault="00535BB5" w:rsidP="00810A86">
      <w:pPr>
        <w:rPr>
          <w:lang w:val="en-US" w:eastAsia="zh-CN"/>
        </w:rPr>
      </w:pPr>
      <w:r>
        <w:rPr>
          <w:lang w:val="en-US" w:eastAsia="zh-CN"/>
        </w:rPr>
        <w:t xml:space="preserve">RAN4 has been discussing the </w:t>
      </w:r>
      <w:r w:rsidR="00D37922">
        <w:rPr>
          <w:lang w:val="en-US" w:eastAsia="zh-CN"/>
        </w:rPr>
        <w:t xml:space="preserve">CSI-RS based L1-RSRP measurement accuracy requirements under DUD configuration </w:t>
      </w:r>
      <w:r w:rsidR="008D3059">
        <w:rPr>
          <w:lang w:val="en-US" w:eastAsia="zh-CN"/>
        </w:rPr>
        <w:t>for SBFD operation</w:t>
      </w:r>
      <w:r w:rsidR="002656B5">
        <w:rPr>
          <w:lang w:val="en-US" w:eastAsia="zh-CN"/>
        </w:rPr>
        <w:t xml:space="preserve"> [2]</w:t>
      </w:r>
      <w:r w:rsidR="008D3059">
        <w:rPr>
          <w:lang w:val="en-US" w:eastAsia="zh-CN"/>
        </w:rPr>
        <w:t>.</w:t>
      </w:r>
      <w:r w:rsidR="00640588">
        <w:rPr>
          <w:lang w:val="en-US" w:eastAsia="zh-CN"/>
        </w:rPr>
        <w:t xml:space="preserve"> As shown in the figure below, a CSI-RS resource can be </w:t>
      </w:r>
      <w:r w:rsidR="0036070C">
        <w:rPr>
          <w:lang w:val="en-US" w:eastAsia="zh-CN"/>
        </w:rPr>
        <w:t>distributed between the two DL subbands</w:t>
      </w:r>
      <w:r w:rsidR="00E66C97">
        <w:rPr>
          <w:lang w:val="en-US" w:eastAsia="zh-CN"/>
        </w:rPr>
        <w:t>. Since RAN4 measurement accuracy requirements for CSI-RS based L1-RSRP are specified based on 48 RB CSI-RS bandwidth, the following three cases were identified:</w:t>
      </w:r>
    </w:p>
    <w:p w14:paraId="72CAB802" w14:textId="764FB54F" w:rsidR="00651B88" w:rsidRPr="00651B88" w:rsidRDefault="00651B88" w:rsidP="00651B88">
      <w:pPr>
        <w:numPr>
          <w:ilvl w:val="0"/>
          <w:numId w:val="37"/>
        </w:numPr>
        <w:rPr>
          <w:lang w:val="en-US" w:eastAsia="zh-CN"/>
        </w:rPr>
      </w:pPr>
      <w:r w:rsidRPr="00651B88">
        <w:rPr>
          <w:lang w:val="en-US" w:eastAsia="zh-CN"/>
        </w:rPr>
        <w:t xml:space="preserve">Case 1: X1 &gt;=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and X2 &gt;=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</w:t>
      </w:r>
      <w:r w:rsidRPr="00651B88">
        <w:rPr>
          <w:rFonts w:hint="eastAsia"/>
          <w:lang w:val="en-US" w:eastAsia="zh-CN"/>
        </w:rPr>
        <w:sym w:font="Wingdings" w:char="F0E0"/>
      </w:r>
      <w:r w:rsidRPr="00651B88">
        <w:rPr>
          <w:highlight w:val="yellow"/>
          <w:lang w:val="en-US" w:eastAsia="zh-CN"/>
        </w:rPr>
        <w:t xml:space="preserve"> Both DL subbands individually satisfy the existing min BW req</w:t>
      </w:r>
      <w:r>
        <w:rPr>
          <w:lang w:val="en-US" w:eastAsia="zh-CN"/>
        </w:rPr>
        <w:t xml:space="preserve"> of 48RBs</w:t>
      </w:r>
    </w:p>
    <w:p w14:paraId="66021352" w14:textId="2508CE26" w:rsidR="00651B88" w:rsidRPr="00651B88" w:rsidRDefault="00651B88" w:rsidP="00651B88">
      <w:pPr>
        <w:numPr>
          <w:ilvl w:val="0"/>
          <w:numId w:val="37"/>
        </w:numPr>
        <w:rPr>
          <w:lang w:val="en-US" w:eastAsia="zh-CN"/>
        </w:rPr>
      </w:pPr>
      <w:r w:rsidRPr="00651B88">
        <w:rPr>
          <w:lang w:val="en-US" w:eastAsia="zh-CN"/>
        </w:rPr>
        <w:t xml:space="preserve">Case 2: X1 &gt;=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and X2 &lt;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</w:t>
      </w:r>
      <w:r w:rsidRPr="00651B88">
        <w:rPr>
          <w:rFonts w:hint="eastAsia"/>
          <w:lang w:val="en-US" w:eastAsia="zh-CN"/>
        </w:rPr>
        <w:sym w:font="Wingdings" w:char="F0E0"/>
      </w:r>
      <w:r w:rsidRPr="00651B88">
        <w:rPr>
          <w:highlight w:val="yellow"/>
          <w:lang w:val="en-US" w:eastAsia="zh-CN"/>
        </w:rPr>
        <w:t xml:space="preserve"> Atleast one DL subband individually satisfy the existing min BW req</w:t>
      </w:r>
      <w:r>
        <w:rPr>
          <w:lang w:val="en-US" w:eastAsia="zh-CN"/>
        </w:rPr>
        <w:t xml:space="preserve"> 48RBs</w:t>
      </w:r>
    </w:p>
    <w:p w14:paraId="00914B66" w14:textId="41392A27" w:rsidR="00B97BF7" w:rsidRPr="007E7416" w:rsidRDefault="00651B88" w:rsidP="00D83EED">
      <w:pPr>
        <w:numPr>
          <w:ilvl w:val="0"/>
          <w:numId w:val="37"/>
        </w:numPr>
        <w:rPr>
          <w:lang w:val="en-US" w:eastAsia="zh-CN"/>
        </w:rPr>
      </w:pPr>
      <w:r w:rsidRPr="00651B88">
        <w:rPr>
          <w:lang w:val="en-US" w:eastAsia="zh-CN"/>
        </w:rPr>
        <w:t xml:space="preserve">Case 3: X1 &lt; </w:t>
      </w:r>
      <w:r w:rsidRPr="007E7416"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and X2 &lt; </w:t>
      </w:r>
      <w:r w:rsidRPr="007E7416"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, (X1 + X2) &gt;= </w:t>
      </w:r>
      <w:r w:rsidRPr="007E7416"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</w:t>
      </w:r>
      <w:r w:rsidRPr="00651B88">
        <w:rPr>
          <w:rFonts w:hint="eastAsia"/>
          <w:lang w:val="en-US" w:eastAsia="zh-CN"/>
        </w:rPr>
        <w:sym w:font="Wingdings" w:char="F0E0"/>
      </w:r>
      <w:r w:rsidRPr="00651B88">
        <w:rPr>
          <w:highlight w:val="yellow"/>
          <w:lang w:val="en-US" w:eastAsia="zh-CN"/>
        </w:rPr>
        <w:t xml:space="preserve"> Both DL subbands combined satisfy the existing min BW req</w:t>
      </w:r>
      <w:r w:rsidRPr="007E7416">
        <w:rPr>
          <w:highlight w:val="yellow"/>
          <w:lang w:val="en-US" w:eastAsia="zh-CN"/>
        </w:rPr>
        <w:t xml:space="preserve"> of 48RBs</w:t>
      </w:r>
      <w:r w:rsidRPr="00651B88">
        <w:rPr>
          <w:highlight w:val="yellow"/>
          <w:lang w:val="en-US" w:eastAsia="zh-CN"/>
        </w:rPr>
        <w:t xml:space="preserve"> but not individually</w:t>
      </w:r>
    </w:p>
    <w:p w14:paraId="44078608" w14:textId="49314559" w:rsidR="00B97BF7" w:rsidRDefault="00B97BF7" w:rsidP="00B97BF7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5B25A91" wp14:editId="5AB83B5E">
            <wp:extent cx="2764790" cy="1581680"/>
            <wp:effectExtent l="0" t="0" r="0" b="0"/>
            <wp:docPr id="1300364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58" cy="1591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07A086" w14:textId="623F6A73" w:rsidR="009F6CFA" w:rsidRDefault="009F6CFA" w:rsidP="009F6CFA">
      <w:pPr>
        <w:rPr>
          <w:lang w:val="en-US" w:eastAsia="zh-CN"/>
        </w:rPr>
      </w:pPr>
      <w:r>
        <w:rPr>
          <w:lang w:val="en-US" w:eastAsia="zh-CN"/>
        </w:rPr>
        <w:t>During RAN4#114bis, it was agreed that f</w:t>
      </w:r>
      <w:r w:rsidRPr="00D95E1F">
        <w:rPr>
          <w:lang w:val="en-US" w:eastAsia="zh-CN"/>
        </w:rPr>
        <w:t>or case 1 and 2</w:t>
      </w:r>
      <w:r>
        <w:rPr>
          <w:lang w:val="en-US" w:eastAsia="zh-CN"/>
        </w:rPr>
        <w:t>, the</w:t>
      </w:r>
      <w:r w:rsidRPr="00D95E1F">
        <w:rPr>
          <w:lang w:val="en-US" w:eastAsia="zh-CN"/>
        </w:rPr>
        <w:t xml:space="preserve"> </w:t>
      </w:r>
      <w:r>
        <w:rPr>
          <w:lang w:val="en-US" w:eastAsia="zh-CN"/>
        </w:rPr>
        <w:t>e</w:t>
      </w:r>
      <w:r w:rsidRPr="00D95E1F">
        <w:rPr>
          <w:lang w:val="en-US" w:eastAsia="zh-CN"/>
        </w:rPr>
        <w:t xml:space="preserve">xisting </w:t>
      </w:r>
      <w:r>
        <w:rPr>
          <w:lang w:val="en-US" w:eastAsia="zh-CN"/>
        </w:rPr>
        <w:t xml:space="preserve">measurement </w:t>
      </w:r>
      <w:r w:rsidRPr="00D95E1F">
        <w:rPr>
          <w:lang w:val="en-US" w:eastAsia="zh-CN"/>
        </w:rPr>
        <w:t>accuracy requirements</w:t>
      </w:r>
      <w:r>
        <w:rPr>
          <w:lang w:val="en-US" w:eastAsia="zh-CN"/>
        </w:rPr>
        <w:t xml:space="preserve"> (i.e., based on 48 RB CSI-RS)</w:t>
      </w:r>
      <w:r w:rsidRPr="00D95E1F">
        <w:rPr>
          <w:lang w:val="en-US" w:eastAsia="zh-CN"/>
        </w:rPr>
        <w:t xml:space="preserve"> apply</w:t>
      </w:r>
      <w:r w:rsidR="00FD7F52">
        <w:rPr>
          <w:lang w:val="en-US" w:eastAsia="zh-CN"/>
        </w:rPr>
        <w:t xml:space="preserve"> but f</w:t>
      </w:r>
      <w:r w:rsidR="00FD7F52" w:rsidRPr="00FD7F52">
        <w:rPr>
          <w:lang w:val="en-US" w:eastAsia="zh-CN"/>
        </w:rPr>
        <w:t>or Case 3</w:t>
      </w:r>
      <w:r w:rsidR="00E66EEC">
        <w:rPr>
          <w:lang w:val="en-US" w:eastAsia="zh-CN"/>
        </w:rPr>
        <w:t>, the</w:t>
      </w:r>
      <w:r w:rsidR="00FD7F52" w:rsidRPr="00FD7F52">
        <w:rPr>
          <w:lang w:val="en-US" w:eastAsia="zh-CN"/>
        </w:rPr>
        <w:t xml:space="preserve"> accuracy requirements are relaxed provided that X1 &gt; </w:t>
      </w:r>
      <w:r w:rsidR="00E66EEC" w:rsidRPr="00FD7F52">
        <w:rPr>
          <w:lang w:val="en-US" w:eastAsia="zh-CN"/>
        </w:rPr>
        <w:t xml:space="preserve">24 PRBs </w:t>
      </w:r>
      <w:r w:rsidR="00FD7F52" w:rsidRPr="00FD7F52">
        <w:rPr>
          <w:lang w:val="en-US" w:eastAsia="zh-CN"/>
        </w:rPr>
        <w:t xml:space="preserve">or X2 &gt; </w:t>
      </w:r>
      <w:r w:rsidR="00E66EEC" w:rsidRPr="00FD7F52">
        <w:rPr>
          <w:lang w:val="en-US" w:eastAsia="zh-CN"/>
        </w:rPr>
        <w:t>24 PRBs</w:t>
      </w:r>
      <w:r w:rsidR="00E66EEC">
        <w:rPr>
          <w:lang w:val="en-US" w:eastAsia="zh-CN"/>
        </w:rPr>
        <w:t xml:space="preserve">. </w:t>
      </w:r>
      <w:r w:rsidR="008311DF">
        <w:rPr>
          <w:lang w:val="en-US" w:eastAsia="zh-CN"/>
        </w:rPr>
        <w:t xml:space="preserve">It was specifically noted that only </w:t>
      </w:r>
      <w:r w:rsidR="00832DDF">
        <w:rPr>
          <w:lang w:val="en-US" w:eastAsia="zh-CN"/>
        </w:rPr>
        <w:t>delay requirements may be considered to update if the UE indicates CSI processing time scaling</w:t>
      </w:r>
      <w:r w:rsidR="002656B5">
        <w:rPr>
          <w:lang w:val="en-US" w:eastAsia="zh-CN"/>
        </w:rPr>
        <w:t xml:space="preserve"> [3]</w:t>
      </w:r>
      <w:r w:rsidR="00957CF7">
        <w:rPr>
          <w:lang w:val="en-US" w:eastAsia="zh-CN"/>
        </w:rPr>
        <w:t>.</w:t>
      </w:r>
    </w:p>
    <w:p w14:paraId="7425650E" w14:textId="47D8F279" w:rsidR="007E7416" w:rsidRDefault="007E7416" w:rsidP="009F6CFA">
      <w:pPr>
        <w:rPr>
          <w:lang w:val="en-US" w:eastAsia="zh-CN"/>
        </w:rPr>
      </w:pPr>
      <w:r w:rsidRPr="007E7416">
        <w:rPr>
          <w:noProof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DAFA06" wp14:editId="37B39CDB">
                <wp:simplePos x="0" y="0"/>
                <wp:positionH relativeFrom="column">
                  <wp:posOffset>255270</wp:posOffset>
                </wp:positionH>
                <wp:positionV relativeFrom="paragraph">
                  <wp:posOffset>183515</wp:posOffset>
                </wp:positionV>
                <wp:extent cx="5670550" cy="1404620"/>
                <wp:effectExtent l="0" t="0" r="254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CEF5C" w14:textId="17A20318" w:rsidR="008311DF" w:rsidRDefault="008311DF" w:rsidP="008311DF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Agreement from RAN4#114bis</w:t>
                            </w:r>
                          </w:p>
                          <w:p w14:paraId="5DE776C9" w14:textId="77777777" w:rsidR="008311DF" w:rsidRPr="002710F6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710F6"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  <w:t>Note: The following are for UE that can support simultaneous PDSCH reception on the two DL subbands for DUD</w:t>
                            </w:r>
                          </w:p>
                          <w:p w14:paraId="13C4D91C" w14:textId="77777777" w:rsidR="008311DF" w:rsidRPr="009A184C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9A184C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Existing delay (number of samples) requirements and accuracy requirements apply for Case 1 and Case 2</w:t>
                            </w:r>
                          </w:p>
                          <w:p w14:paraId="01C9C3B8" w14:textId="77777777" w:rsidR="008311DF" w:rsidRPr="00605152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For Case 3</w:t>
                            </w:r>
                          </w:p>
                          <w:p w14:paraId="34661454" w14:textId="77777777" w:rsidR="008311DF" w:rsidRPr="00605152" w:rsidRDefault="008311DF" w:rsidP="008311DF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 xml:space="preserve">For L1-RSRP and L1-SINR, existing delay requirements </w:t>
                            </w:r>
                            <w:proofErr w:type="gramStart"/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apply</w:t>
                            </w:r>
                            <w:proofErr w:type="gramEnd"/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 xml:space="preserve"> and accuracy requirements are relaxed provided that X1 &gt; X4 or X2 &gt; X4, where the accuracy requirements depend on the X4 = 24 PRBs</w:t>
                            </w:r>
                          </w:p>
                          <w:p w14:paraId="4B26B3FB" w14:textId="77777777" w:rsidR="008311DF" w:rsidRDefault="008311DF" w:rsidP="008311DF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In the test case, not model the interfering UE.</w:t>
                            </w:r>
                          </w:p>
                          <w:p w14:paraId="26D39062" w14:textId="77777777" w:rsidR="008311DF" w:rsidRPr="00311818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311818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If UE indicates that CSI processing time is scaled by 2, further discuss whether and how to update the delay requirements</w:t>
                            </w:r>
                          </w:p>
                          <w:p w14:paraId="1D56BE2B" w14:textId="77777777" w:rsidR="008311DF" w:rsidRPr="00311818" w:rsidRDefault="008311DF" w:rsidP="008311DF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311818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Option 1: Add a lower bound of 8ms on top of existing delay requirements.</w:t>
                            </w:r>
                          </w:p>
                          <w:p w14:paraId="4C111ED7" w14:textId="62E3DACB" w:rsidR="007E7416" w:rsidRPr="00957CF7" w:rsidRDefault="008311DF" w:rsidP="00957CF7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311818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Option 2: other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DAFA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1pt;margin-top:14.45pt;width:44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9nEQIAACAEAAAOAAAAZHJzL2Uyb0RvYy54bWysk99v2yAQx98n7X9AvC92ojh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">
                <v:textbox style="mso-fit-shape-to-text:t">
                  <w:txbxContent>
                    <w:p w14:paraId="332CEF5C" w14:textId="17A20318" w:rsidR="008311DF" w:rsidRDefault="008311DF" w:rsidP="008311DF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color w:val="0070C0"/>
                          <w:szCs w:val="24"/>
                          <w:lang w:eastAsia="zh-CN"/>
                        </w:rPr>
                        <w:t>Agreement from RAN4#114bis</w:t>
                      </w:r>
                    </w:p>
                    <w:p w14:paraId="5DE776C9" w14:textId="77777777" w:rsidR="008311DF" w:rsidRPr="002710F6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2710F6"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  <w:t xml:space="preserve">Note: The following are for UE that can support simultaneous PDSCH reception on the two DL </w:t>
                      </w:r>
                      <w:proofErr w:type="spellStart"/>
                      <w:r w:rsidRPr="002710F6"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  <w:t>subbands</w:t>
                      </w:r>
                      <w:proofErr w:type="spellEnd"/>
                      <w:r w:rsidRPr="002710F6"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  <w:t xml:space="preserve"> for DUD</w:t>
                      </w:r>
                    </w:p>
                    <w:p w14:paraId="13C4D91C" w14:textId="77777777" w:rsidR="008311DF" w:rsidRPr="009A184C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9A184C">
                        <w:rPr>
                          <w:color w:val="0070C0"/>
                          <w:szCs w:val="24"/>
                          <w:lang w:eastAsia="zh-CN"/>
                        </w:rPr>
                        <w:t>Existing delay (number of samples) requirements and accuracy requirements apply for Case 1 and Case 2</w:t>
                      </w:r>
                    </w:p>
                    <w:p w14:paraId="01C9C3B8" w14:textId="77777777" w:rsidR="008311DF" w:rsidRPr="00605152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>For Case 3</w:t>
                      </w:r>
                    </w:p>
                    <w:p w14:paraId="34661454" w14:textId="77777777" w:rsidR="008311DF" w:rsidRPr="00605152" w:rsidRDefault="008311DF" w:rsidP="008311DF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 xml:space="preserve">For L1-RSRP and L1-SINR, existing delay requirements </w:t>
                      </w:r>
                      <w:proofErr w:type="gramStart"/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>apply</w:t>
                      </w:r>
                      <w:proofErr w:type="gramEnd"/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 xml:space="preserve"> and accuracy requirements are relaxed provided that X1 &gt; X4 or X2 &gt; X4, where the accuracy requirements depend on the X4 = 24 PRBs</w:t>
                      </w:r>
                    </w:p>
                    <w:p w14:paraId="4B26B3FB" w14:textId="77777777" w:rsidR="008311DF" w:rsidRDefault="008311DF" w:rsidP="008311DF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>In the test case, not model the interfering UE.</w:t>
                      </w:r>
                    </w:p>
                    <w:p w14:paraId="26D39062" w14:textId="77777777" w:rsidR="008311DF" w:rsidRPr="00311818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311818">
                        <w:rPr>
                          <w:color w:val="0070C0"/>
                          <w:szCs w:val="24"/>
                          <w:lang w:eastAsia="zh-CN"/>
                        </w:rPr>
                        <w:t>If UE indicates that CSI processing time is scaled by 2, further discuss whether and how to update the delay requirements</w:t>
                      </w:r>
                    </w:p>
                    <w:p w14:paraId="1D56BE2B" w14:textId="77777777" w:rsidR="008311DF" w:rsidRPr="00311818" w:rsidRDefault="008311DF" w:rsidP="008311DF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311818">
                        <w:rPr>
                          <w:color w:val="0070C0"/>
                          <w:szCs w:val="24"/>
                          <w:lang w:eastAsia="zh-CN"/>
                        </w:rPr>
                        <w:t>Option 1: Add a lower bound of 8ms on top of existing delay requirements.</w:t>
                      </w:r>
                    </w:p>
                    <w:p w14:paraId="4C111ED7" w14:textId="62E3DACB" w:rsidR="007E7416" w:rsidRPr="00957CF7" w:rsidRDefault="008311DF" w:rsidP="00957CF7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311818">
                        <w:rPr>
                          <w:color w:val="0070C0"/>
                          <w:szCs w:val="24"/>
                          <w:lang w:eastAsia="zh-CN"/>
                        </w:rPr>
                        <w:t>Option 2: other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70B84C" w14:textId="0C755309" w:rsidR="007E7416" w:rsidRDefault="00B45A1C" w:rsidP="009F6CFA">
      <w:pPr>
        <w:rPr>
          <w:lang w:val="en-US" w:eastAsia="zh-CN"/>
        </w:rPr>
      </w:pPr>
      <w:r>
        <w:rPr>
          <w:lang w:val="en-US" w:eastAsia="zh-CN"/>
        </w:rPr>
        <w:t xml:space="preserve">RAN1 has now finalized this UE capability as a part of </w:t>
      </w:r>
      <w:proofErr w:type="gramStart"/>
      <w:r>
        <w:rPr>
          <w:lang w:val="en-US" w:eastAsia="zh-CN"/>
        </w:rPr>
        <w:t xml:space="preserve">the </w:t>
      </w:r>
      <w:r w:rsidR="00442BA8" w:rsidRPr="00442BA8">
        <w:rPr>
          <w:lang w:val="en-US" w:eastAsia="zh-CN"/>
        </w:rPr>
        <w:t>Component</w:t>
      </w:r>
      <w:proofErr w:type="gramEnd"/>
      <w:r w:rsidR="00442BA8" w:rsidRPr="00442BA8">
        <w:rPr>
          <w:lang w:val="en-US" w:eastAsia="zh-CN"/>
        </w:rPr>
        <w:t xml:space="preserve"> 11 of FG 60-1</w:t>
      </w:r>
    </w:p>
    <w:p w14:paraId="0D5E2A55" w14:textId="77777777" w:rsidR="00975FB9" w:rsidRPr="00975FB9" w:rsidRDefault="00975FB9" w:rsidP="00975FB9">
      <w:pPr>
        <w:rPr>
          <w:b/>
          <w:bCs/>
          <w:u w:val="single"/>
          <w:lang w:val="en-US" w:eastAsia="zh-CN"/>
        </w:rPr>
      </w:pPr>
      <w:r w:rsidRPr="00975FB9">
        <w:rPr>
          <w:b/>
          <w:bCs/>
          <w:u w:val="single"/>
          <w:lang w:val="en-US" w:eastAsia="zh-CN"/>
        </w:rPr>
        <w:t>Component 11 of FG 60-1</w:t>
      </w:r>
    </w:p>
    <w:p w14:paraId="708AAC82" w14:textId="77777777" w:rsidR="00975FB9" w:rsidRPr="00975FB9" w:rsidRDefault="00975FB9" w:rsidP="00975FB9">
      <w:pPr>
        <w:rPr>
          <w:lang w:val="en-US" w:eastAsia="zh-CN"/>
        </w:rPr>
      </w:pPr>
      <w:r w:rsidRPr="00975FB9">
        <w:rPr>
          <w:lang w:val="en-US" w:eastAsia="zh-CN"/>
        </w:rPr>
        <w:t>Supported CSI timeline, active CSI-RS ports counting and active CSI-RS resource counting for a single CSI-RS resource across two DL subbands</w:t>
      </w:r>
    </w:p>
    <w:p w14:paraId="1308E8D2" w14:textId="77777777" w:rsidR="00975FB9" w:rsidRPr="00975FB9" w:rsidRDefault="00975FB9" w:rsidP="00975FB9">
      <w:pPr>
        <w:rPr>
          <w:b/>
          <w:bCs/>
          <w:u w:val="single"/>
          <w:lang w:val="en-US" w:eastAsia="zh-CN"/>
        </w:rPr>
      </w:pPr>
      <w:r w:rsidRPr="00975FB9">
        <w:rPr>
          <w:b/>
          <w:bCs/>
          <w:u w:val="single"/>
          <w:lang w:val="en-US" w:eastAsia="zh-CN"/>
        </w:rPr>
        <w:t xml:space="preserve">Component 11 candidate values: </w:t>
      </w:r>
    </w:p>
    <w:p w14:paraId="57D881DA" w14:textId="77777777" w:rsidR="00975FB9" w:rsidRPr="00975FB9" w:rsidRDefault="00975FB9" w:rsidP="00975FB9">
      <w:pPr>
        <w:pStyle w:val="ListParagraph"/>
        <w:numPr>
          <w:ilvl w:val="0"/>
          <w:numId w:val="38"/>
        </w:numPr>
        <w:rPr>
          <w:sz w:val="20"/>
          <w:szCs w:val="20"/>
          <w:lang w:eastAsia="zh-CN"/>
        </w:rPr>
      </w:pPr>
      <w:r w:rsidRPr="00975FB9">
        <w:rPr>
          <w:sz w:val="20"/>
          <w:szCs w:val="20"/>
          <w:lang w:eastAsia="zh-CN"/>
        </w:rPr>
        <w:t>“</w:t>
      </w:r>
      <w:proofErr w:type="gramStart"/>
      <w:r w:rsidRPr="00975FB9">
        <w:rPr>
          <w:sz w:val="20"/>
          <w:szCs w:val="20"/>
          <w:lang w:eastAsia="zh-CN"/>
        </w:rPr>
        <w:t>with</w:t>
      </w:r>
      <w:proofErr w:type="gramEnd"/>
      <w:r w:rsidRPr="00975FB9">
        <w:rPr>
          <w:sz w:val="20"/>
          <w:szCs w:val="20"/>
          <w:lang w:eastAsia="zh-CN"/>
        </w:rPr>
        <w:t xml:space="preserve"> factor-of-two relaxation for CSI timeline”, </w:t>
      </w:r>
    </w:p>
    <w:p w14:paraId="27FA5F90" w14:textId="77777777" w:rsidR="00975FB9" w:rsidRPr="00975FB9" w:rsidRDefault="00975FB9" w:rsidP="00975FB9">
      <w:pPr>
        <w:pStyle w:val="ListParagraph"/>
        <w:numPr>
          <w:ilvl w:val="0"/>
          <w:numId w:val="38"/>
        </w:numPr>
        <w:rPr>
          <w:sz w:val="20"/>
          <w:szCs w:val="20"/>
          <w:lang w:eastAsia="zh-CN"/>
        </w:rPr>
      </w:pPr>
      <w:r w:rsidRPr="00975FB9">
        <w:rPr>
          <w:sz w:val="20"/>
          <w:szCs w:val="20"/>
          <w:lang w:eastAsia="zh-CN"/>
        </w:rPr>
        <w:t>“</w:t>
      </w:r>
      <w:proofErr w:type="gramStart"/>
      <w:r w:rsidRPr="00975FB9">
        <w:rPr>
          <w:sz w:val="20"/>
          <w:szCs w:val="20"/>
          <w:lang w:eastAsia="zh-CN"/>
        </w:rPr>
        <w:t>with</w:t>
      </w:r>
      <w:proofErr w:type="gramEnd"/>
      <w:r w:rsidRPr="00975FB9">
        <w:rPr>
          <w:sz w:val="20"/>
          <w:szCs w:val="20"/>
          <w:lang w:eastAsia="zh-CN"/>
        </w:rPr>
        <w:t xml:space="preserve"> factor-of-two relaxation for active CSI-RS resource and port counting”, </w:t>
      </w:r>
    </w:p>
    <w:p w14:paraId="18022633" w14:textId="4B30E935" w:rsidR="00442BA8" w:rsidRPr="00975FB9" w:rsidRDefault="00975FB9" w:rsidP="00975FB9">
      <w:pPr>
        <w:pStyle w:val="ListParagraph"/>
        <w:numPr>
          <w:ilvl w:val="0"/>
          <w:numId w:val="38"/>
        </w:numPr>
        <w:rPr>
          <w:sz w:val="20"/>
          <w:szCs w:val="20"/>
          <w:lang w:eastAsia="zh-CN"/>
        </w:rPr>
      </w:pPr>
      <w:r w:rsidRPr="00975FB9">
        <w:rPr>
          <w:sz w:val="20"/>
          <w:szCs w:val="20"/>
          <w:lang w:eastAsia="zh-CN"/>
        </w:rPr>
        <w:t>“</w:t>
      </w:r>
      <w:proofErr w:type="gramStart"/>
      <w:r w:rsidRPr="00975FB9">
        <w:rPr>
          <w:sz w:val="20"/>
          <w:szCs w:val="20"/>
          <w:lang w:eastAsia="zh-CN"/>
        </w:rPr>
        <w:t>no</w:t>
      </w:r>
      <w:proofErr w:type="gramEnd"/>
      <w:r w:rsidRPr="00975FB9">
        <w:rPr>
          <w:sz w:val="20"/>
          <w:szCs w:val="20"/>
          <w:lang w:eastAsia="zh-CN"/>
        </w:rPr>
        <w:t xml:space="preserve"> relaxation”</w:t>
      </w:r>
    </w:p>
    <w:p w14:paraId="672329CE" w14:textId="77777777" w:rsidR="009F6CFA" w:rsidRDefault="009F6CFA" w:rsidP="009F6CFA">
      <w:pPr>
        <w:rPr>
          <w:lang w:val="en-US" w:eastAsia="zh-CN"/>
        </w:rPr>
      </w:pPr>
    </w:p>
    <w:p w14:paraId="0B0C8C9E" w14:textId="77777777" w:rsidR="0046213E" w:rsidRDefault="00975FB9" w:rsidP="00E2248F">
      <w:pPr>
        <w:rPr>
          <w:lang w:val="en-US" w:eastAsia="zh-CN"/>
        </w:rPr>
      </w:pPr>
      <w:r>
        <w:rPr>
          <w:lang w:val="en-US" w:eastAsia="zh-CN"/>
        </w:rPr>
        <w:t xml:space="preserve">In our opinion, this </w:t>
      </w:r>
      <w:r w:rsidR="00273BCF">
        <w:rPr>
          <w:lang w:val="en-US" w:eastAsia="zh-CN"/>
        </w:rPr>
        <w:t>should be relevant only for measurement delay determination and not for measurement accuracy determination of CSI-RS based L1-RSRP. This is because</w:t>
      </w:r>
      <w:r w:rsidR="00A76FA7">
        <w:rPr>
          <w:lang w:val="en-US" w:eastAsia="zh-CN"/>
        </w:rPr>
        <w:t xml:space="preserve"> there is </w:t>
      </w:r>
      <w:r w:rsidR="0046213E">
        <w:rPr>
          <w:lang w:val="en-US" w:eastAsia="zh-CN"/>
        </w:rPr>
        <w:t>obvious</w:t>
      </w:r>
      <w:r w:rsidR="00A76FA7">
        <w:rPr>
          <w:lang w:val="en-US" w:eastAsia="zh-CN"/>
        </w:rPr>
        <w:t xml:space="preserve"> performance degradation due to loss of processing gain </w:t>
      </w:r>
      <w:r w:rsidR="008624E1">
        <w:rPr>
          <w:lang w:val="en-US" w:eastAsia="zh-CN"/>
        </w:rPr>
        <w:t xml:space="preserve">in disjoint CSI-RS RBs as compared to contiguous CSI-RS RBs. </w:t>
      </w:r>
    </w:p>
    <w:p w14:paraId="644657B3" w14:textId="0A96D1E6" w:rsidR="00975FB9" w:rsidRDefault="00E2248F" w:rsidP="00E2248F">
      <w:pPr>
        <w:rPr>
          <w:lang w:val="en-US" w:eastAsia="zh-CN"/>
        </w:rPr>
      </w:pPr>
      <w:r w:rsidRPr="00E2248F">
        <w:rPr>
          <w:lang w:val="en-US" w:eastAsia="zh-CN"/>
        </w:rPr>
        <w:t>Contiguous CSI-RS RBs (e.g., 48 PRBs in a single subband)</w:t>
      </w:r>
      <w:r>
        <w:rPr>
          <w:lang w:val="en-US" w:eastAsia="zh-CN"/>
        </w:rPr>
        <w:t xml:space="preserve"> a</w:t>
      </w:r>
      <w:r w:rsidRPr="00E2248F">
        <w:rPr>
          <w:lang w:val="en-US" w:eastAsia="zh-CN"/>
        </w:rPr>
        <w:t>llow coherent averaging across adjacent R</w:t>
      </w:r>
      <w:r w:rsidR="00973DF6">
        <w:rPr>
          <w:lang w:val="en-US" w:eastAsia="zh-CN"/>
        </w:rPr>
        <w:t>E</w:t>
      </w:r>
      <w:r w:rsidRPr="00E2248F">
        <w:rPr>
          <w:lang w:val="en-US" w:eastAsia="zh-CN"/>
        </w:rPr>
        <w:t>s</w:t>
      </w:r>
      <w:r w:rsidR="00051364">
        <w:rPr>
          <w:lang w:val="en-US" w:eastAsia="zh-CN"/>
        </w:rPr>
        <w:t xml:space="preserve">, </w:t>
      </w:r>
      <w:r w:rsidR="00973DF6">
        <w:rPr>
          <w:lang w:val="en-US" w:eastAsia="zh-CN"/>
        </w:rPr>
        <w:t>b</w:t>
      </w:r>
      <w:r w:rsidRPr="00E2248F">
        <w:rPr>
          <w:lang w:val="en-US" w:eastAsia="zh-CN"/>
        </w:rPr>
        <w:t>enefit</w:t>
      </w:r>
      <w:r w:rsidR="00051364">
        <w:rPr>
          <w:lang w:val="en-US" w:eastAsia="zh-CN"/>
        </w:rPr>
        <w:t>ing</w:t>
      </w:r>
      <w:r w:rsidRPr="00E2248F">
        <w:rPr>
          <w:lang w:val="en-US" w:eastAsia="zh-CN"/>
        </w:rPr>
        <w:t xml:space="preserve"> from better channel estimation due to consistent frequency-domain correlation</w:t>
      </w:r>
      <w:r w:rsidR="00617C61">
        <w:rPr>
          <w:lang w:val="en-US" w:eastAsia="zh-CN"/>
        </w:rPr>
        <w:t xml:space="preserve"> and</w:t>
      </w:r>
      <w:r w:rsidR="00973DF6">
        <w:rPr>
          <w:lang w:val="en-US" w:eastAsia="zh-CN"/>
        </w:rPr>
        <w:t xml:space="preserve"> resulting in </w:t>
      </w:r>
      <w:r w:rsidRPr="00E2248F">
        <w:rPr>
          <w:lang w:val="en-US" w:eastAsia="zh-CN"/>
        </w:rPr>
        <w:t>higher measurement accuracy.</w:t>
      </w:r>
    </w:p>
    <w:p w14:paraId="20D4ADEA" w14:textId="696B0649" w:rsidR="0046213E" w:rsidRPr="0046213E" w:rsidRDefault="0046213E" w:rsidP="0046213E">
      <w:pPr>
        <w:rPr>
          <w:lang w:val="en-US" w:eastAsia="zh-CN"/>
        </w:rPr>
      </w:pPr>
      <w:r w:rsidRPr="0046213E">
        <w:rPr>
          <w:lang w:val="en-US" w:eastAsia="zh-CN"/>
        </w:rPr>
        <w:t>Disjoint CSI-RS RBs (e.g., 24 PRBs in each of two subbands)</w:t>
      </w:r>
      <w:r>
        <w:rPr>
          <w:lang w:val="en-US" w:eastAsia="zh-CN"/>
        </w:rPr>
        <w:t>, on the other hand, l</w:t>
      </w:r>
      <w:r w:rsidRPr="0046213E">
        <w:rPr>
          <w:lang w:val="en-US" w:eastAsia="zh-CN"/>
        </w:rPr>
        <w:t>ead to lower measurement accuracy, even if the total number of PRBs is the same</w:t>
      </w:r>
      <w:r w:rsidR="004E0573">
        <w:rPr>
          <w:lang w:val="en-US" w:eastAsia="zh-CN"/>
        </w:rPr>
        <w:t xml:space="preserve"> because the RBs are s</w:t>
      </w:r>
      <w:r w:rsidRPr="0046213E">
        <w:rPr>
          <w:lang w:val="en-US" w:eastAsia="zh-CN"/>
        </w:rPr>
        <w:t>pread across separate frequency regions</w:t>
      </w:r>
      <w:r w:rsidR="00654A8E">
        <w:rPr>
          <w:lang w:val="en-US" w:eastAsia="zh-CN"/>
        </w:rPr>
        <w:t xml:space="preserve"> causing a </w:t>
      </w:r>
      <w:r w:rsidRPr="0046213E">
        <w:rPr>
          <w:lang w:val="en-US" w:eastAsia="zh-CN"/>
        </w:rPr>
        <w:t>loss of processing gain due to</w:t>
      </w:r>
      <w:r w:rsidR="00654A8E">
        <w:rPr>
          <w:lang w:val="en-US" w:eastAsia="zh-CN"/>
        </w:rPr>
        <w:t xml:space="preserve"> r</w:t>
      </w:r>
      <w:r w:rsidRPr="0046213E">
        <w:rPr>
          <w:lang w:val="en-US" w:eastAsia="zh-CN"/>
        </w:rPr>
        <w:t>educed frequency coherence</w:t>
      </w:r>
      <w:r w:rsidR="00654A8E">
        <w:rPr>
          <w:lang w:val="en-US" w:eastAsia="zh-CN"/>
        </w:rPr>
        <w:t>, i</w:t>
      </w:r>
      <w:r w:rsidRPr="0046213E">
        <w:rPr>
          <w:lang w:val="en-US" w:eastAsia="zh-CN"/>
        </w:rPr>
        <w:t>ncreased estimation noise</w:t>
      </w:r>
      <w:r w:rsidR="00654A8E">
        <w:rPr>
          <w:lang w:val="en-US" w:eastAsia="zh-CN"/>
        </w:rPr>
        <w:t xml:space="preserve"> and l</w:t>
      </w:r>
      <w:r w:rsidRPr="0046213E">
        <w:rPr>
          <w:lang w:val="en-US" w:eastAsia="zh-CN"/>
        </w:rPr>
        <w:t>ess effective averaging across REs.</w:t>
      </w:r>
    </w:p>
    <w:p w14:paraId="1A20ADF8" w14:textId="6AE793E4" w:rsidR="0046213E" w:rsidRPr="0046213E" w:rsidRDefault="00BE5B6A" w:rsidP="0046213E">
      <w:pPr>
        <w:rPr>
          <w:lang w:val="en-US" w:eastAsia="zh-CN"/>
        </w:rPr>
      </w:pPr>
      <w:r w:rsidRPr="00BE5B6A">
        <w:rPr>
          <w:lang w:eastAsia="zh-CN"/>
        </w:rPr>
        <w:t xml:space="preserve">This is why, despite receiving CSI-RS over 48 PRBs from two subbands, the measurement accuracy is </w:t>
      </w:r>
      <w:r w:rsidRPr="00BE5B6A">
        <w:rPr>
          <w:b/>
          <w:bCs/>
          <w:lang w:eastAsia="zh-CN"/>
        </w:rPr>
        <w:t>not equivalent</w:t>
      </w:r>
      <w:r w:rsidRPr="00BE5B6A">
        <w:rPr>
          <w:lang w:eastAsia="zh-CN"/>
        </w:rPr>
        <w:t xml:space="preserve"> to that of a contiguous 48 PRB configuration. The </w:t>
      </w:r>
      <w:r w:rsidRPr="00BE5B6A">
        <w:rPr>
          <w:b/>
          <w:bCs/>
          <w:lang w:eastAsia="zh-CN"/>
        </w:rPr>
        <w:t>processing gain</w:t>
      </w:r>
      <w:r w:rsidRPr="00BE5B6A">
        <w:rPr>
          <w:lang w:eastAsia="zh-CN"/>
        </w:rPr>
        <w:t xml:space="preserve"> is inherently lower due to the fragmented nature of the resource allocation.</w:t>
      </w:r>
    </w:p>
    <w:p w14:paraId="628126A9" w14:textId="4671D8F8" w:rsidR="00911A32" w:rsidRPr="00911A32" w:rsidRDefault="00911A32" w:rsidP="00911A32">
      <w:pPr>
        <w:rPr>
          <w:lang w:val="en-US" w:eastAsia="zh-CN"/>
        </w:rPr>
      </w:pPr>
      <w:r>
        <w:rPr>
          <w:lang w:val="en-US" w:eastAsia="zh-CN"/>
        </w:rPr>
        <w:t>So</w:t>
      </w:r>
      <w:r w:rsidR="00C249B4">
        <w:rPr>
          <w:lang w:val="en-US" w:eastAsia="zh-CN"/>
        </w:rPr>
        <w:t>,</w:t>
      </w:r>
      <w:r>
        <w:rPr>
          <w:lang w:val="en-US" w:eastAsia="zh-CN"/>
        </w:rPr>
        <w:t xml:space="preserve"> w</w:t>
      </w:r>
      <w:r w:rsidRPr="00911A32">
        <w:rPr>
          <w:lang w:val="en-US" w:eastAsia="zh-CN"/>
        </w:rPr>
        <w:t xml:space="preserve">e support applying </w:t>
      </w:r>
      <w:proofErr w:type="gramStart"/>
      <w:r w:rsidRPr="00911A32">
        <w:rPr>
          <w:b/>
          <w:bCs/>
          <w:lang w:val="en-US" w:eastAsia="zh-CN"/>
        </w:rPr>
        <w:t>accuracy</w:t>
      </w:r>
      <w:proofErr w:type="gramEnd"/>
      <w:r w:rsidRPr="00911A32">
        <w:rPr>
          <w:b/>
          <w:bCs/>
          <w:lang w:val="en-US" w:eastAsia="zh-CN"/>
        </w:rPr>
        <w:t xml:space="preserve"> requirements based on 24 PRBs for Case 3</w:t>
      </w:r>
      <w:r w:rsidRPr="00911A32">
        <w:rPr>
          <w:lang w:val="en-US" w:eastAsia="zh-CN"/>
        </w:rPr>
        <w:t>, regardless of CSI processing time indication, for the following reasons:</w:t>
      </w:r>
    </w:p>
    <w:p w14:paraId="0FB50773" w14:textId="79182E86" w:rsidR="00911A32" w:rsidRPr="00911A32" w:rsidRDefault="00911A32" w:rsidP="00911A32">
      <w:pPr>
        <w:numPr>
          <w:ilvl w:val="0"/>
          <w:numId w:val="39"/>
        </w:numPr>
        <w:rPr>
          <w:lang w:val="en-US" w:eastAsia="zh-CN"/>
        </w:rPr>
      </w:pPr>
      <w:r w:rsidRPr="00911A32">
        <w:rPr>
          <w:lang w:val="en-US" w:eastAsia="zh-CN"/>
        </w:rPr>
        <w:t xml:space="preserve">This approach </w:t>
      </w:r>
      <w:r w:rsidR="004C0904">
        <w:rPr>
          <w:lang w:val="en-US" w:eastAsia="zh-CN"/>
        </w:rPr>
        <w:t>aligns</w:t>
      </w:r>
      <w:r w:rsidRPr="00911A32">
        <w:rPr>
          <w:lang w:val="en-US" w:eastAsia="zh-CN"/>
        </w:rPr>
        <w:t xml:space="preserve"> with the agreement from </w:t>
      </w:r>
      <w:r w:rsidRPr="00911A32">
        <w:rPr>
          <w:b/>
          <w:bCs/>
          <w:lang w:val="en-US" w:eastAsia="zh-CN"/>
        </w:rPr>
        <w:t>RAN4#114bis</w:t>
      </w:r>
      <w:r w:rsidRPr="00911A32">
        <w:rPr>
          <w:lang w:val="en-US" w:eastAsia="zh-CN"/>
        </w:rPr>
        <w:t>.</w:t>
      </w:r>
    </w:p>
    <w:p w14:paraId="2EEB8964" w14:textId="77777777" w:rsidR="00911A32" w:rsidRPr="00911A32" w:rsidRDefault="00911A32" w:rsidP="00911A32">
      <w:pPr>
        <w:numPr>
          <w:ilvl w:val="0"/>
          <w:numId w:val="39"/>
        </w:numPr>
        <w:rPr>
          <w:lang w:val="en-US" w:eastAsia="zh-CN"/>
        </w:rPr>
      </w:pPr>
      <w:r w:rsidRPr="00911A32">
        <w:rPr>
          <w:lang w:val="en-US" w:eastAsia="zh-CN"/>
        </w:rPr>
        <w:t xml:space="preserve">Even if the UE can receive CSI-RS over 48 PRBs from two DL subbands simultaneously, the </w:t>
      </w:r>
      <w:r w:rsidRPr="00911A32">
        <w:rPr>
          <w:b/>
          <w:bCs/>
          <w:lang w:val="en-US" w:eastAsia="zh-CN"/>
        </w:rPr>
        <w:t>measurement accuracy is not equivalent to contiguous 48 PRBs</w:t>
      </w:r>
      <w:r w:rsidRPr="00911A32">
        <w:rPr>
          <w:lang w:val="en-US" w:eastAsia="zh-CN"/>
        </w:rPr>
        <w:t xml:space="preserve"> due to the </w:t>
      </w:r>
      <w:r w:rsidRPr="00911A32">
        <w:rPr>
          <w:b/>
          <w:bCs/>
          <w:lang w:val="en-US" w:eastAsia="zh-CN"/>
        </w:rPr>
        <w:t>loss of processing gain</w:t>
      </w:r>
      <w:r w:rsidRPr="00911A32">
        <w:rPr>
          <w:lang w:val="en-US" w:eastAsia="zh-CN"/>
        </w:rPr>
        <w:t xml:space="preserve"> from disjoint CSI-RS resource blocks (e.g., degraded channel estimation performance).</w:t>
      </w:r>
    </w:p>
    <w:p w14:paraId="72BED344" w14:textId="77777777" w:rsidR="0046213E" w:rsidRPr="0046213E" w:rsidRDefault="0046213E" w:rsidP="0046213E">
      <w:pPr>
        <w:rPr>
          <w:lang w:val="en-US" w:eastAsia="zh-CN"/>
        </w:rPr>
      </w:pPr>
    </w:p>
    <w:p w14:paraId="430EC136" w14:textId="067765E3" w:rsidR="0046213E" w:rsidRPr="00B1648B" w:rsidRDefault="00911A32" w:rsidP="0046213E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lastRenderedPageBreak/>
        <w:t xml:space="preserve">Observation 1: RAN4 </w:t>
      </w:r>
      <w:r w:rsidR="00D71CDD">
        <w:rPr>
          <w:b/>
          <w:bCs/>
          <w:lang w:val="en-US" w:eastAsia="zh-CN"/>
        </w:rPr>
        <w:t xml:space="preserve">has </w:t>
      </w:r>
      <w:r w:rsidRPr="00B1648B">
        <w:rPr>
          <w:b/>
          <w:bCs/>
          <w:lang w:val="en-US" w:eastAsia="zh-CN"/>
        </w:rPr>
        <w:t xml:space="preserve">already agreed to specify </w:t>
      </w:r>
      <w:r w:rsidR="00D71CDD">
        <w:rPr>
          <w:b/>
          <w:bCs/>
          <w:lang w:val="en-US" w:eastAsia="zh-CN"/>
        </w:rPr>
        <w:t xml:space="preserve">CSI-RS based L1-RSRP (and L1-SINR) </w:t>
      </w:r>
      <w:r w:rsidRPr="00B1648B">
        <w:rPr>
          <w:b/>
          <w:bCs/>
          <w:lang w:val="en-US" w:eastAsia="zh-CN"/>
        </w:rPr>
        <w:t xml:space="preserve">measurement accuracy requirements </w:t>
      </w:r>
      <w:r w:rsidR="00B1648B" w:rsidRPr="00B1648B">
        <w:rPr>
          <w:b/>
          <w:bCs/>
          <w:lang w:val="en-US" w:eastAsia="zh-CN"/>
        </w:rPr>
        <w:t>based on 24 RBs for Case 3</w:t>
      </w:r>
      <w:r w:rsidR="00B1648B">
        <w:rPr>
          <w:b/>
          <w:bCs/>
          <w:lang w:val="en-US" w:eastAsia="zh-CN"/>
        </w:rPr>
        <w:t>.</w:t>
      </w:r>
    </w:p>
    <w:p w14:paraId="77E00D84" w14:textId="47369847" w:rsidR="00B1648B" w:rsidRPr="00B1648B" w:rsidRDefault="00B1648B" w:rsidP="0046213E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t>Observation 2: Even if the UE can receive CSI-RS over 48 PRBs from two DL subbands simultaneously, the measurement accuracy is not equivalent to contiguous 48 PRBs due to the loss of processing gain from disjoint CSI-RS resource blocks (e.g., degraded channel estimation performance).</w:t>
      </w:r>
    </w:p>
    <w:p w14:paraId="62A71492" w14:textId="66691A2B" w:rsidR="00AD6E6D" w:rsidRPr="00AD6E6D" w:rsidRDefault="00EC1973" w:rsidP="00AD6E6D">
      <w:pPr>
        <w:rPr>
          <w:lang w:eastAsia="zh-CN"/>
        </w:rPr>
      </w:pPr>
      <w:r w:rsidRPr="00EC1973">
        <w:rPr>
          <w:b/>
          <w:bCs/>
          <w:lang w:eastAsia="zh-CN"/>
        </w:rPr>
        <w:t xml:space="preserve">Proposal </w:t>
      </w:r>
      <w:r w:rsidR="006A7349">
        <w:rPr>
          <w:b/>
          <w:bCs/>
          <w:lang w:eastAsia="zh-CN"/>
        </w:rPr>
        <w:t>1</w:t>
      </w:r>
      <w:r w:rsidRPr="00EC1973">
        <w:rPr>
          <w:b/>
          <w:bCs/>
          <w:lang w:eastAsia="zh-CN"/>
        </w:rPr>
        <w:t xml:space="preserve">: </w:t>
      </w:r>
      <w:r w:rsidR="009C46CB" w:rsidRPr="009C46CB">
        <w:rPr>
          <w:b/>
          <w:bCs/>
          <w:lang w:eastAsia="zh-CN"/>
        </w:rPr>
        <w:t>Maintain the agreement from RAN4#114bis and specify CSI-RS-based L1-RSRP and L1-SINR measurement accuracy requirements based on 24 RBs for Case 3, irrespective of CSI processing time indication.</w:t>
      </w:r>
    </w:p>
    <w:p w14:paraId="7A98C740" w14:textId="4D0EE727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6A56AA42" w14:textId="77777777" w:rsidR="009C46CB" w:rsidRPr="00B1648B" w:rsidRDefault="009C46CB" w:rsidP="009C46CB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t xml:space="preserve">Observation 1: RAN4 </w:t>
      </w:r>
      <w:r>
        <w:rPr>
          <w:b/>
          <w:bCs/>
          <w:lang w:val="en-US" w:eastAsia="zh-CN"/>
        </w:rPr>
        <w:t xml:space="preserve">has </w:t>
      </w:r>
      <w:r w:rsidRPr="00B1648B">
        <w:rPr>
          <w:b/>
          <w:bCs/>
          <w:lang w:val="en-US" w:eastAsia="zh-CN"/>
        </w:rPr>
        <w:t xml:space="preserve">already agreed to specify </w:t>
      </w:r>
      <w:r>
        <w:rPr>
          <w:b/>
          <w:bCs/>
          <w:lang w:val="en-US" w:eastAsia="zh-CN"/>
        </w:rPr>
        <w:t xml:space="preserve">CSI-RS based L1-RSRP (and L1-SINR) </w:t>
      </w:r>
      <w:r w:rsidRPr="00B1648B">
        <w:rPr>
          <w:b/>
          <w:bCs/>
          <w:lang w:val="en-US" w:eastAsia="zh-CN"/>
        </w:rPr>
        <w:t>measurement accuracy requirements based on 24 RBs for Case 3</w:t>
      </w:r>
      <w:r>
        <w:rPr>
          <w:b/>
          <w:bCs/>
          <w:lang w:val="en-US" w:eastAsia="zh-CN"/>
        </w:rPr>
        <w:t>.</w:t>
      </w:r>
    </w:p>
    <w:p w14:paraId="19CE897C" w14:textId="77777777" w:rsidR="009C46CB" w:rsidRPr="00B1648B" w:rsidRDefault="009C46CB" w:rsidP="009C46CB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t>Observation 2: Even if the UE can receive CSI-RS over 48 PRBs from two DL subbands simultaneously, the measurement accuracy is not equivalent to contiguous 48 PRBs due to the loss of processing gain from disjoint CSI-RS resource blocks (e.g., degraded channel estimation performance).</w:t>
      </w:r>
    </w:p>
    <w:p w14:paraId="237D15EB" w14:textId="77777777" w:rsidR="009C46CB" w:rsidRPr="00AD6E6D" w:rsidRDefault="009C46CB" w:rsidP="009C46CB">
      <w:pPr>
        <w:rPr>
          <w:lang w:eastAsia="zh-CN"/>
        </w:rPr>
      </w:pPr>
      <w:r w:rsidRPr="00EC197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EC1973">
        <w:rPr>
          <w:b/>
          <w:bCs/>
          <w:lang w:eastAsia="zh-CN"/>
        </w:rPr>
        <w:t xml:space="preserve">: </w:t>
      </w:r>
      <w:r w:rsidRPr="009C46CB">
        <w:rPr>
          <w:b/>
          <w:bCs/>
          <w:lang w:eastAsia="zh-CN"/>
        </w:rPr>
        <w:t>Maintain the agreement from RAN4#114bis and specify CSI-RS-based L1-RSRP and L1-SINR measurement accuracy requirements based on 24 RBs for Case 3, irrespective of CSI processing time indication.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p w14:paraId="3E0B72EB" w14:textId="5F0DB432" w:rsidR="002656B5" w:rsidRDefault="002656B5" w:rsidP="002656B5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r w:rsidRPr="00014D27">
        <w:rPr>
          <w:lang w:val="en-US"/>
        </w:rPr>
        <w:tab/>
      </w:r>
      <w:r w:rsidR="001650BF" w:rsidRPr="001650BF">
        <w:rPr>
          <w:lang w:val="en-US"/>
        </w:rPr>
        <w:t>R4-2515166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081F0F" w:rsidRPr="00081F0F">
        <w:rPr>
          <w:lang w:val="en-US"/>
        </w:rPr>
        <w:t>WF for [116bis][309] Rel-19 RRM performance_Part1</w:t>
      </w:r>
      <w:r>
        <w:rPr>
          <w:lang w:val="en-US"/>
        </w:rPr>
        <w:t xml:space="preserve">”, </w:t>
      </w:r>
      <w:r w:rsidR="00081F0F">
        <w:rPr>
          <w:lang w:val="en-US"/>
        </w:rPr>
        <w:t>Qualcomm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B20C24">
        <w:rPr>
          <w:lang w:val="en-US"/>
        </w:rPr>
        <w:t>4</w:t>
      </w:r>
      <w:r w:rsidRPr="00261792">
        <w:rPr>
          <w:lang w:val="en-US"/>
        </w:rPr>
        <w:t>#1</w:t>
      </w:r>
      <w:r w:rsidR="00B20C24">
        <w:rPr>
          <w:lang w:val="en-US"/>
        </w:rPr>
        <w:t>16-bis</w:t>
      </w:r>
    </w:p>
    <w:p w14:paraId="097D64C2" w14:textId="0B3E8D10" w:rsidR="00B20C24" w:rsidRDefault="00B20C24" w:rsidP="00B20C24">
      <w:pPr>
        <w:rPr>
          <w:lang w:val="en-US"/>
        </w:rPr>
      </w:pPr>
      <w:r>
        <w:rPr>
          <w:lang w:val="en-US"/>
        </w:rPr>
        <w:t>[3]</w:t>
      </w:r>
      <w:r w:rsidRPr="00A0223B">
        <w:t xml:space="preserve"> </w:t>
      </w:r>
      <w:r w:rsidR="009677ED" w:rsidRPr="009677ED">
        <w:rPr>
          <w:lang w:val="en-US"/>
        </w:rPr>
        <w:t>R4-2504904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D75457" w:rsidRPr="00D75457">
        <w:rPr>
          <w:lang w:val="en-US"/>
        </w:rPr>
        <w:t>WF on RRM requirements for NR_duplex_evo</w:t>
      </w:r>
      <w:r>
        <w:rPr>
          <w:lang w:val="en-US"/>
        </w:rPr>
        <w:t xml:space="preserve">”, </w:t>
      </w:r>
      <w:r w:rsidR="00F324DF" w:rsidRPr="00F324DF">
        <w:rPr>
          <w:lang w:val="en-US"/>
        </w:rPr>
        <w:t>Huawei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</w:t>
      </w:r>
      <w:r w:rsidR="00F324DF">
        <w:rPr>
          <w:lang w:val="en-US"/>
        </w:rPr>
        <w:t>4</w:t>
      </w:r>
      <w:r>
        <w:rPr>
          <w:lang w:val="en-US"/>
        </w:rPr>
        <w:t>-bis</w:t>
      </w:r>
    </w:p>
    <w:p w14:paraId="4FA668B3" w14:textId="77777777" w:rsidR="002656B5" w:rsidRDefault="002656B5" w:rsidP="00360F01">
      <w:pPr>
        <w:rPr>
          <w:lang w:val="en-US"/>
        </w:rPr>
      </w:pPr>
    </w:p>
    <w:sectPr w:rsidR="002656B5" w:rsidSect="00571A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10052" w14:textId="77777777" w:rsidR="005A7A0D" w:rsidRDefault="005A7A0D">
      <w:r>
        <w:separator/>
      </w:r>
    </w:p>
  </w:endnote>
  <w:endnote w:type="continuationSeparator" w:id="0">
    <w:p w14:paraId="78B29DAA" w14:textId="77777777" w:rsidR="005A7A0D" w:rsidRDefault="005A7A0D">
      <w:r>
        <w:continuationSeparator/>
      </w:r>
    </w:p>
  </w:endnote>
  <w:endnote w:type="continuationNotice" w:id="1">
    <w:p w14:paraId="70FD837E" w14:textId="77777777" w:rsidR="005A7A0D" w:rsidRDefault="005A7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D557" w14:textId="77777777" w:rsidR="005A7A0D" w:rsidRDefault="005A7A0D">
      <w:r>
        <w:separator/>
      </w:r>
    </w:p>
  </w:footnote>
  <w:footnote w:type="continuationSeparator" w:id="0">
    <w:p w14:paraId="362E5FE3" w14:textId="77777777" w:rsidR="005A7A0D" w:rsidRDefault="005A7A0D">
      <w:r>
        <w:continuationSeparator/>
      </w:r>
    </w:p>
  </w:footnote>
  <w:footnote w:type="continuationNotice" w:id="1">
    <w:p w14:paraId="1867F5F5" w14:textId="77777777" w:rsidR="005A7A0D" w:rsidRDefault="005A7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D1CD0"/>
    <w:multiLevelType w:val="hybridMultilevel"/>
    <w:tmpl w:val="3D045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7B1924"/>
    <w:multiLevelType w:val="multilevel"/>
    <w:tmpl w:val="682A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002C0D"/>
    <w:multiLevelType w:val="hybridMultilevel"/>
    <w:tmpl w:val="67581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D2202"/>
    <w:multiLevelType w:val="hybridMultilevel"/>
    <w:tmpl w:val="E1D44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20685"/>
    <w:multiLevelType w:val="hybridMultilevel"/>
    <w:tmpl w:val="BD4A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50A41"/>
    <w:multiLevelType w:val="hybridMultilevel"/>
    <w:tmpl w:val="3C18D34E"/>
    <w:lvl w:ilvl="0" w:tplc="F8F45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6C8B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D9C6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1EC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CF546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324E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9F8B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3B0D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680C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D3E4D"/>
    <w:multiLevelType w:val="multilevel"/>
    <w:tmpl w:val="B32AF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0"/>
  </w:num>
  <w:num w:numId="2" w16cid:durableId="1702169165">
    <w:abstractNumId w:val="31"/>
  </w:num>
  <w:num w:numId="3" w16cid:durableId="896598194">
    <w:abstractNumId w:val="38"/>
  </w:num>
  <w:num w:numId="4" w16cid:durableId="1065757783">
    <w:abstractNumId w:val="14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32"/>
  </w:num>
  <w:num w:numId="8" w16cid:durableId="1230581766">
    <w:abstractNumId w:val="23"/>
  </w:num>
  <w:num w:numId="9" w16cid:durableId="266666612">
    <w:abstractNumId w:val="25"/>
  </w:num>
  <w:num w:numId="10" w16cid:durableId="1603030076">
    <w:abstractNumId w:val="28"/>
  </w:num>
  <w:num w:numId="11" w16cid:durableId="472792961">
    <w:abstractNumId w:val="30"/>
  </w:num>
  <w:num w:numId="12" w16cid:durableId="1585843583">
    <w:abstractNumId w:val="0"/>
  </w:num>
  <w:num w:numId="13" w16cid:durableId="1922985393">
    <w:abstractNumId w:val="36"/>
  </w:num>
  <w:num w:numId="14" w16cid:durableId="1941915425">
    <w:abstractNumId w:val="34"/>
  </w:num>
  <w:num w:numId="15" w16cid:durableId="524372425">
    <w:abstractNumId w:val="11"/>
  </w:num>
  <w:num w:numId="16" w16cid:durableId="1433237244">
    <w:abstractNumId w:val="33"/>
  </w:num>
  <w:num w:numId="17" w16cid:durableId="12735130">
    <w:abstractNumId w:val="19"/>
  </w:num>
  <w:num w:numId="18" w16cid:durableId="1022626817">
    <w:abstractNumId w:val="18"/>
  </w:num>
  <w:num w:numId="19" w16cid:durableId="159850087">
    <w:abstractNumId w:val="21"/>
  </w:num>
  <w:num w:numId="20" w16cid:durableId="656298651">
    <w:abstractNumId w:val="24"/>
  </w:num>
  <w:num w:numId="21" w16cid:durableId="799223558">
    <w:abstractNumId w:val="17"/>
  </w:num>
  <w:num w:numId="22" w16cid:durableId="1664509914">
    <w:abstractNumId w:val="12"/>
  </w:num>
  <w:num w:numId="23" w16cid:durableId="638075021">
    <w:abstractNumId w:val="13"/>
  </w:num>
  <w:num w:numId="24" w16cid:durableId="1603688496">
    <w:abstractNumId w:val="22"/>
  </w:num>
  <w:num w:numId="25" w16cid:durableId="790365942">
    <w:abstractNumId w:val="15"/>
  </w:num>
  <w:num w:numId="26" w16cid:durableId="1130972950">
    <w:abstractNumId w:val="35"/>
  </w:num>
  <w:num w:numId="27" w16cid:durableId="1295911616">
    <w:abstractNumId w:val="10"/>
  </w:num>
  <w:num w:numId="28" w16cid:durableId="1311179547">
    <w:abstractNumId w:val="4"/>
  </w:num>
  <w:num w:numId="29" w16cid:durableId="497841158">
    <w:abstractNumId w:val="37"/>
  </w:num>
  <w:num w:numId="30" w16cid:durableId="515047708">
    <w:abstractNumId w:val="27"/>
  </w:num>
  <w:num w:numId="31" w16cid:durableId="1466511259">
    <w:abstractNumId w:val="5"/>
  </w:num>
  <w:num w:numId="32" w16cid:durableId="1200241734">
    <w:abstractNumId w:val="3"/>
  </w:num>
  <w:num w:numId="33" w16cid:durableId="899024142">
    <w:abstractNumId w:val="9"/>
  </w:num>
  <w:num w:numId="34" w16cid:durableId="981814944">
    <w:abstractNumId w:val="6"/>
  </w:num>
  <w:num w:numId="35" w16cid:durableId="1857382364">
    <w:abstractNumId w:val="16"/>
  </w:num>
  <w:num w:numId="36" w16cid:durableId="927736587">
    <w:abstractNumId w:val="7"/>
  </w:num>
  <w:num w:numId="37" w16cid:durableId="1884948143">
    <w:abstractNumId w:val="26"/>
  </w:num>
  <w:num w:numId="38" w16cid:durableId="1294407184">
    <w:abstractNumId w:val="8"/>
  </w:num>
  <w:num w:numId="39" w16cid:durableId="119165122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2DB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1C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1F0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364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7FB"/>
    <w:rsid w:val="00052910"/>
    <w:rsid w:val="00052C1C"/>
    <w:rsid w:val="00052C41"/>
    <w:rsid w:val="00053010"/>
    <w:rsid w:val="00053103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146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B06"/>
    <w:rsid w:val="00062E5A"/>
    <w:rsid w:val="00062EB0"/>
    <w:rsid w:val="00062F52"/>
    <w:rsid w:val="00063472"/>
    <w:rsid w:val="00063A07"/>
    <w:rsid w:val="00063A9B"/>
    <w:rsid w:val="00063F4F"/>
    <w:rsid w:val="00064109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38A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AA7"/>
    <w:rsid w:val="00072E78"/>
    <w:rsid w:val="00072E89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1F0F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958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87931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55"/>
    <w:rsid w:val="000B23A4"/>
    <w:rsid w:val="000B24B0"/>
    <w:rsid w:val="000B2836"/>
    <w:rsid w:val="000B28C5"/>
    <w:rsid w:val="000B2A2E"/>
    <w:rsid w:val="000B2A42"/>
    <w:rsid w:val="000B2A6D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333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289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B17"/>
    <w:rsid w:val="000E6E25"/>
    <w:rsid w:val="000E6E5E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D75"/>
    <w:rsid w:val="000F3E49"/>
    <w:rsid w:val="000F3F4F"/>
    <w:rsid w:val="000F3FF3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0EF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4E1F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BC4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629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0D0F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5D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6D0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E8B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8A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0BF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34C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6FB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BE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A07"/>
    <w:rsid w:val="001A6DDC"/>
    <w:rsid w:val="001A6DEA"/>
    <w:rsid w:val="001A701F"/>
    <w:rsid w:val="001A745C"/>
    <w:rsid w:val="001A7541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5CC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1AD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29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4CF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087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1836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6ED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6B2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6B5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BCF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111"/>
    <w:rsid w:val="002B21FD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4D81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7C7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0B3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E28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22D1"/>
    <w:rsid w:val="0034236D"/>
    <w:rsid w:val="00342407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83A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C1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529E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57F"/>
    <w:rsid w:val="0036070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B70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D45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BC2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3BD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C32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1B8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08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BA8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8CB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13E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904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382"/>
    <w:rsid w:val="004C25D3"/>
    <w:rsid w:val="004C27F8"/>
    <w:rsid w:val="004C27FE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CF"/>
    <w:rsid w:val="004D7AD7"/>
    <w:rsid w:val="004D7F52"/>
    <w:rsid w:val="004D7F9F"/>
    <w:rsid w:val="004D7FA8"/>
    <w:rsid w:val="004E0573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5C7A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0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3D5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BB5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823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C82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64D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A9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BD7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A7A0D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04C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C61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D17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27DD0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541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B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588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2FB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0F1D"/>
    <w:rsid w:val="0065102D"/>
    <w:rsid w:val="006515A6"/>
    <w:rsid w:val="006515E5"/>
    <w:rsid w:val="006518F1"/>
    <w:rsid w:val="00651B88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4A8E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3FCC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97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8E3"/>
    <w:rsid w:val="006A5D49"/>
    <w:rsid w:val="006A60E0"/>
    <w:rsid w:val="006A64C8"/>
    <w:rsid w:val="006A6A94"/>
    <w:rsid w:val="006A6B7C"/>
    <w:rsid w:val="006A6DAF"/>
    <w:rsid w:val="006A7349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1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B08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2A3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3C19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1F6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97B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952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AE"/>
    <w:rsid w:val="007105C0"/>
    <w:rsid w:val="0071078D"/>
    <w:rsid w:val="00710891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A7C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6A2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12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26D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603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08BF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8A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5FC"/>
    <w:rsid w:val="007B5819"/>
    <w:rsid w:val="007B5862"/>
    <w:rsid w:val="007B58FA"/>
    <w:rsid w:val="007B5A72"/>
    <w:rsid w:val="007B5BAE"/>
    <w:rsid w:val="007B5D51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16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0C52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2C0D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3B1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570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A86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B8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6F1E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1DF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DDF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78B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4E1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15C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7A4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397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51E"/>
    <w:rsid w:val="008C662D"/>
    <w:rsid w:val="008C6760"/>
    <w:rsid w:val="008C698C"/>
    <w:rsid w:val="008C6ADA"/>
    <w:rsid w:val="008C6BC4"/>
    <w:rsid w:val="008C6EE9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59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954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4D02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A32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894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48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1F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117"/>
    <w:rsid w:val="0094723B"/>
    <w:rsid w:val="0094732D"/>
    <w:rsid w:val="00947389"/>
    <w:rsid w:val="00947542"/>
    <w:rsid w:val="00947589"/>
    <w:rsid w:val="0094767C"/>
    <w:rsid w:val="009476C1"/>
    <w:rsid w:val="009477E7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57CF7"/>
    <w:rsid w:val="0096032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569"/>
    <w:rsid w:val="00967746"/>
    <w:rsid w:val="009677ED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6BA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3DF6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5FB9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4AE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97D8F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469"/>
    <w:rsid w:val="009C46CB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39A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6CFA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612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0C4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191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5AD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670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026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6FA7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9CC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DD6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9F5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8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9C6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5ECE"/>
    <w:rsid w:val="00AD63A5"/>
    <w:rsid w:val="00AD63BB"/>
    <w:rsid w:val="00AD674F"/>
    <w:rsid w:val="00AD6903"/>
    <w:rsid w:val="00AD693F"/>
    <w:rsid w:val="00AD6B42"/>
    <w:rsid w:val="00AD6E6D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161"/>
    <w:rsid w:val="00B15426"/>
    <w:rsid w:val="00B15781"/>
    <w:rsid w:val="00B15921"/>
    <w:rsid w:val="00B15A26"/>
    <w:rsid w:val="00B15CC9"/>
    <w:rsid w:val="00B161BB"/>
    <w:rsid w:val="00B1648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24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A1C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C6D"/>
    <w:rsid w:val="00B47D70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5C7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865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BF7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AF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370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64"/>
    <w:rsid w:val="00BE53A3"/>
    <w:rsid w:val="00BE593B"/>
    <w:rsid w:val="00BE59CC"/>
    <w:rsid w:val="00BE59ED"/>
    <w:rsid w:val="00BE5B6A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DDF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9B4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4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926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46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0BC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D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4B7D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2A9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02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22"/>
    <w:rsid w:val="00D37981"/>
    <w:rsid w:val="00D40027"/>
    <w:rsid w:val="00D4002A"/>
    <w:rsid w:val="00D40557"/>
    <w:rsid w:val="00D40735"/>
    <w:rsid w:val="00D4084D"/>
    <w:rsid w:val="00D408E3"/>
    <w:rsid w:val="00D40A8A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1F23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690"/>
    <w:rsid w:val="00D6696D"/>
    <w:rsid w:val="00D66D20"/>
    <w:rsid w:val="00D66DE9"/>
    <w:rsid w:val="00D66E20"/>
    <w:rsid w:val="00D67798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1CDD"/>
    <w:rsid w:val="00D721D6"/>
    <w:rsid w:val="00D723F2"/>
    <w:rsid w:val="00D72447"/>
    <w:rsid w:val="00D724B0"/>
    <w:rsid w:val="00D725CF"/>
    <w:rsid w:val="00D726AC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457"/>
    <w:rsid w:val="00D75664"/>
    <w:rsid w:val="00D75AF5"/>
    <w:rsid w:val="00D75BEA"/>
    <w:rsid w:val="00D75D20"/>
    <w:rsid w:val="00D75E0E"/>
    <w:rsid w:val="00D7605A"/>
    <w:rsid w:val="00D76590"/>
    <w:rsid w:val="00D765DE"/>
    <w:rsid w:val="00D765F7"/>
    <w:rsid w:val="00D76E63"/>
    <w:rsid w:val="00D76EED"/>
    <w:rsid w:val="00D77185"/>
    <w:rsid w:val="00D77267"/>
    <w:rsid w:val="00D77571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436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85C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1F"/>
    <w:rsid w:val="00D95E78"/>
    <w:rsid w:val="00D95F07"/>
    <w:rsid w:val="00D96004"/>
    <w:rsid w:val="00D96290"/>
    <w:rsid w:val="00D963A6"/>
    <w:rsid w:val="00D966FC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04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CA4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1F1C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99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48F"/>
    <w:rsid w:val="00E22680"/>
    <w:rsid w:val="00E2290A"/>
    <w:rsid w:val="00E22B9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004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B98"/>
    <w:rsid w:val="00E47D11"/>
    <w:rsid w:val="00E50220"/>
    <w:rsid w:val="00E5065E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C97"/>
    <w:rsid w:val="00E66E90"/>
    <w:rsid w:val="00E66EEC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AF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17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ADB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1973"/>
    <w:rsid w:val="00EC228A"/>
    <w:rsid w:val="00EC2335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5A6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C8C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BA6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AA9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003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4C7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37B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4DF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8BE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83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2F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BFB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0E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83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768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4A7"/>
    <w:rsid w:val="00FC056A"/>
    <w:rsid w:val="00FC05ED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D7F52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80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0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513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4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9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7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4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23301</TotalTime>
  <Pages>3</Pages>
  <Words>845</Words>
  <Characters>4542</Characters>
  <Application>Microsoft Office Word</Application>
  <DocSecurity>0</DocSecurity>
  <Lines>76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3074</cp:revision>
  <cp:lastPrinted>2009-04-22T21:01:00Z</cp:lastPrinted>
  <dcterms:created xsi:type="dcterms:W3CDTF">2020-11-11T22:16:00Z</dcterms:created>
  <dcterms:modified xsi:type="dcterms:W3CDTF">2025-11-07T22:47:00Z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